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14F6F" w14:textId="77777777" w:rsidR="005061E5" w:rsidRPr="009500C1" w:rsidRDefault="005061E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17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ПОЛУЧЕНИЕ ДОКУМЕНТОВ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5061E5" w:rsidRPr="004E0853" w14:paraId="0AA45B9E" w14:textId="77777777" w:rsidTr="00AB6FA2">
        <w:tc>
          <w:tcPr>
            <w:tcW w:w="10207" w:type="dxa"/>
            <w:vAlign w:val="center"/>
          </w:tcPr>
          <w:p w14:paraId="42A13AB4" w14:textId="77777777" w:rsidR="005061E5" w:rsidRPr="003A49C5" w:rsidRDefault="005454B4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E55DC04" w14:textId="77777777" w:rsidR="005061E5" w:rsidRPr="003A49C5" w:rsidRDefault="005061E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7EE64A02" w14:textId="6A3B8459" w:rsidR="005061E5" w:rsidRPr="00FF7B95" w:rsidRDefault="005061E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EC2CDE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56475B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E6534A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62A4C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3B236A5" w14:textId="77777777" w:rsidR="005061E5" w:rsidRPr="00FF7B95" w:rsidRDefault="005061E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F9672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46E744F6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314D7639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5454B4">
              <w:rPr>
                <w:rFonts w:ascii="Arial Narrow" w:hAnsi="Arial Narrow"/>
                <w:sz w:val="26"/>
                <w:szCs w:val="26"/>
              </w:rPr>
              <w:t xml:space="preserve"> 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 г.,</w:t>
            </w:r>
          </w:p>
          <w:p w14:paraId="03BD2EEB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5454B4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BBDA86B" w14:textId="77777777" w:rsidR="005061E5" w:rsidRPr="00FF7B95" w:rsidRDefault="005454B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F9672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______________________________</w:t>
            </w:r>
          </w:p>
          <w:p w14:paraId="05F2C972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E26D336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2818C51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7EF0E71F" w14:textId="77777777" w:rsidR="005454B4" w:rsidRPr="00FF7B95" w:rsidRDefault="005454B4" w:rsidP="005454B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7ADF9F72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6FF4DD1C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FD36F63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__________________________ г.,</w:t>
            </w:r>
          </w:p>
          <w:p w14:paraId="0D64F851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5454B4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596FC9C" w14:textId="77777777" w:rsidR="005061E5" w:rsidRPr="00FF7B95" w:rsidRDefault="005454B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C820E6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5061E5" w:rsidRPr="00FF7B95">
              <w:rPr>
                <w:rFonts w:ascii="Arial Narrow" w:hAnsi="Arial Narrow"/>
                <w:sz w:val="26"/>
                <w:szCs w:val="26"/>
              </w:rPr>
              <w:t>________________</w:t>
            </w:r>
          </w:p>
          <w:p w14:paraId="3C65EDEC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D655D50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4B99317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_____________________________________________________</w:t>
            </w:r>
            <w:r w:rsidR="005454B4"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</w:p>
          <w:p w14:paraId="7E4CA8B3" w14:textId="77777777" w:rsidR="005454B4" w:rsidRPr="00FF7B95" w:rsidRDefault="005454B4" w:rsidP="005454B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5DF0E8F1" w14:textId="77777777" w:rsidR="005061E5" w:rsidRPr="00FF7B95" w:rsidRDefault="005061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7E254096" w14:textId="77777777" w:rsidR="006E51BC" w:rsidRPr="005454B4" w:rsidRDefault="006E51BC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762BAEEE" w14:textId="77777777" w:rsidR="006E51BC" w:rsidRPr="005454B4" w:rsidRDefault="005061E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 любых органах власти и местного самоуправления, </w:t>
            </w:r>
            <w:r w:rsidR="00A411D8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организациях,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учреждениях, предприятиях вне</w:t>
            </w:r>
            <w:r w:rsidR="00C70E1F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зависимости от их формы собственности и вида </w:t>
            </w:r>
            <w:r w:rsidR="00A411D8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деятельности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по вопросу оформления (переоформления), истребования на</w:t>
            </w:r>
            <w:r w:rsidR="009C289C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имя: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(Ф.И.О</w:t>
            </w:r>
            <w:r w:rsidR="00C820E6">
              <w:rPr>
                <w:rFonts w:ascii="Arial Narrow" w:hAnsi="Arial Narrow" w:cs="Times New Roman"/>
                <w:noProof/>
                <w:sz w:val="22"/>
              </w:rPr>
              <w:t>.</w:t>
            </w:r>
            <w:r>
              <w:rPr>
                <w:rFonts w:ascii="Arial Narrow" w:hAnsi="Arial Narrow" w:cs="Times New Roman"/>
                <w:noProof/>
                <w:sz w:val="22"/>
              </w:rPr>
              <w:t>)</w:t>
            </w:r>
            <w:r w:rsidR="004023BC">
              <w:rPr>
                <w:rFonts w:ascii="Arial Narrow" w:hAnsi="Arial Narrow" w:cs="Times New Roman"/>
                <w:noProof/>
                <w:sz w:val="32"/>
              </w:rPr>
              <w:t xml:space="preserve"> __</w:t>
            </w:r>
            <w:r w:rsidRPr="005061E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следующих документов (оригиналов, дубликатов, повторных экземпляров):</w:t>
            </w:r>
            <w:r w:rsidRPr="00AF6B71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5454B4">
              <w:rPr>
                <w:rFonts w:ascii="Arial Narrow" w:hAnsi="Arial Narrow" w:cs="Times New Roman"/>
                <w:noProof/>
                <w:sz w:val="32"/>
              </w:rPr>
              <w:t>_________________</w:t>
            </w:r>
            <w:r w:rsidRPr="005061E5">
              <w:rPr>
                <w:rFonts w:ascii="Arial Narrow" w:hAnsi="Arial Narrow" w:cs="Times New Roman"/>
                <w:noProof/>
                <w:sz w:val="32"/>
              </w:rPr>
              <w:t>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5061E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5061E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5061E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04E2C4CB" w14:textId="77777777" w:rsidR="005061E5" w:rsidRPr="007135E3" w:rsidRDefault="005061E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проставлять на документах штамп Апостиль в любом соответствующем компетентном государственном органе (учреждении), для чего предоставляю право оплачивать за меня госпошлину (сборы), получать необходимые справки, удостоверения и другие документы, подавать заявления, получать на руки документ(ы) с проставленным штампом Апостиль,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5E5B74E5" w14:textId="77777777" w:rsidR="005061E5" w:rsidRPr="00AB6FA2" w:rsidRDefault="005061E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5061E5" w14:paraId="512144C1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5A04D61" w14:textId="77777777" w:rsidR="005061E5" w:rsidRPr="00FF7B95" w:rsidRDefault="005061E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 w:rsidR="005454B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___.</w:t>
            </w:r>
          </w:p>
          <w:p w14:paraId="21C57A6D" w14:textId="77777777" w:rsidR="005061E5" w:rsidRPr="00FF7B95" w:rsidRDefault="005061E5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FF66890" w14:textId="77777777" w:rsidR="005061E5" w:rsidRPr="00FF7B95" w:rsidRDefault="005061E5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B16224C" w14:textId="77777777" w:rsidR="005061E5" w:rsidRDefault="005061E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B2E8A1D" w14:textId="77777777" w:rsidR="005061E5" w:rsidRDefault="005061E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3753F79" w14:textId="77777777" w:rsidR="005061E5" w:rsidRPr="00FF7B95" w:rsidRDefault="005061E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</w:t>
            </w:r>
            <w:r w:rsidR="002D5971">
              <w:rPr>
                <w:rFonts w:ascii="Arial Narrow" w:hAnsi="Arial Narrow"/>
                <w:sz w:val="26"/>
                <w:szCs w:val="26"/>
              </w:rPr>
              <w:t>.</w:t>
            </w:r>
            <w:r w:rsidRPr="00FF7B95">
              <w:rPr>
                <w:rFonts w:ascii="Arial Narrow" w:hAnsi="Arial Narrow"/>
                <w:sz w:val="26"/>
                <w:szCs w:val="26"/>
              </w:rPr>
              <w:t>) ________________________________________________________________ _____________</w:t>
            </w:r>
          </w:p>
          <w:p w14:paraId="4410BCA1" w14:textId="77777777" w:rsidR="005061E5" w:rsidRPr="004F7E55" w:rsidRDefault="005061E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045778E8" w14:textId="77777777" w:rsidR="005061E5" w:rsidRDefault="005061E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5061E5" w14:paraId="179B0D8D" w14:textId="77777777" w:rsidTr="0056475B">
        <w:trPr>
          <w:cantSplit/>
        </w:trPr>
        <w:tc>
          <w:tcPr>
            <w:tcW w:w="10348" w:type="dxa"/>
          </w:tcPr>
          <w:p w14:paraId="5B7052EF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7F2A8A2A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E036A51" w14:textId="27AD5D17" w:rsidR="007D0F8D" w:rsidRDefault="007D0F8D" w:rsidP="007D0F8D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E6534A" w:rsidRPr="00E6534A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04125F0D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4FD51CFC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6AE91E221097443D93F56BA7036DE228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3DC5D048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68D420BD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2CF8D08C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60655530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A81F379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5666250C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7A83120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A716473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B278915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6C2EDD4" w14:textId="77777777" w:rsidR="007D0F8D" w:rsidRDefault="007D0F8D" w:rsidP="007D0F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31B410B" w14:textId="5F2AB9F3" w:rsidR="005061E5" w:rsidRDefault="007D0F8D" w:rsidP="007D0F8D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C05293B52D9F4D6F8A83DFB369E1510E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3263A9CC" w14:textId="77777777" w:rsidR="005061E5" w:rsidRDefault="005061E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5061E5" w:rsidSect="005061E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E11C6" w14:textId="77777777" w:rsidR="00A94436" w:rsidRDefault="00A94436" w:rsidP="00B72228">
      <w:pPr>
        <w:spacing w:line="240" w:lineRule="auto"/>
      </w:pPr>
      <w:r>
        <w:separator/>
      </w:r>
    </w:p>
  </w:endnote>
  <w:endnote w:type="continuationSeparator" w:id="0">
    <w:p w14:paraId="32C1F801" w14:textId="77777777" w:rsidR="00A94436" w:rsidRDefault="00A94436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D4532" w14:textId="77777777" w:rsidR="00CC10C4" w:rsidRPr="00DC0F73" w:rsidRDefault="00CC10C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314814" w:rsidRPr="00CD5C19">
      <w:rPr>
        <w:rFonts w:ascii="Arial Narrow" w:hAnsi="Arial Narrow"/>
        <w:noProof/>
        <w:color w:val="000000" w:themeColor="text1"/>
        <w:sz w:val="16"/>
        <w:szCs w:val="16"/>
      </w:rPr>
      <w:t>НА ПОЛУЧЕНИЕ ДОКУМЕНТОВ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314814" w:rsidRPr="00CD5C19">
      <w:rPr>
        <w:rFonts w:ascii="Arial Narrow" w:hAnsi="Arial Narrow"/>
        <w:noProof/>
        <w:color w:val="000000" w:themeColor="text1"/>
        <w:sz w:val="16"/>
        <w:szCs w:val="16"/>
      </w:rPr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092BB" w14:textId="77777777" w:rsidR="00A94436" w:rsidRDefault="00A94436" w:rsidP="00B72228">
      <w:pPr>
        <w:spacing w:line="240" w:lineRule="auto"/>
      </w:pPr>
      <w:r>
        <w:separator/>
      </w:r>
    </w:p>
  </w:footnote>
  <w:footnote w:type="continuationSeparator" w:id="0">
    <w:p w14:paraId="2DA6CC81" w14:textId="77777777" w:rsidR="00A94436" w:rsidRDefault="00A94436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6535C" w14:textId="77777777" w:rsidR="00CC10C4" w:rsidRPr="00F02BF4" w:rsidRDefault="00CC10C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422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03"/>
    <w:rsid w:val="0004070C"/>
    <w:rsid w:val="000701B6"/>
    <w:rsid w:val="000707CF"/>
    <w:rsid w:val="00093CD1"/>
    <w:rsid w:val="000A1D29"/>
    <w:rsid w:val="000B7242"/>
    <w:rsid w:val="000E34D7"/>
    <w:rsid w:val="000F4349"/>
    <w:rsid w:val="0011586B"/>
    <w:rsid w:val="00133115"/>
    <w:rsid w:val="00146180"/>
    <w:rsid w:val="0016338C"/>
    <w:rsid w:val="00164B43"/>
    <w:rsid w:val="00167D3D"/>
    <w:rsid w:val="001C65E1"/>
    <w:rsid w:val="001F7938"/>
    <w:rsid w:val="0022122D"/>
    <w:rsid w:val="00227982"/>
    <w:rsid w:val="00255849"/>
    <w:rsid w:val="002875C6"/>
    <w:rsid w:val="002D5971"/>
    <w:rsid w:val="00307AB7"/>
    <w:rsid w:val="00314814"/>
    <w:rsid w:val="00316D6E"/>
    <w:rsid w:val="00323D5D"/>
    <w:rsid w:val="0032458A"/>
    <w:rsid w:val="00334763"/>
    <w:rsid w:val="003403C2"/>
    <w:rsid w:val="00341897"/>
    <w:rsid w:val="0038430B"/>
    <w:rsid w:val="003A49C5"/>
    <w:rsid w:val="003A7F24"/>
    <w:rsid w:val="003C2445"/>
    <w:rsid w:val="004023BC"/>
    <w:rsid w:val="004452A7"/>
    <w:rsid w:val="00461D32"/>
    <w:rsid w:val="00467143"/>
    <w:rsid w:val="00484BFB"/>
    <w:rsid w:val="004D3061"/>
    <w:rsid w:val="004E0853"/>
    <w:rsid w:val="004F0910"/>
    <w:rsid w:val="005061E5"/>
    <w:rsid w:val="00535B34"/>
    <w:rsid w:val="005454B4"/>
    <w:rsid w:val="0056475B"/>
    <w:rsid w:val="00574833"/>
    <w:rsid w:val="005840EA"/>
    <w:rsid w:val="005E103A"/>
    <w:rsid w:val="006349DD"/>
    <w:rsid w:val="0063674D"/>
    <w:rsid w:val="0064066B"/>
    <w:rsid w:val="006450A9"/>
    <w:rsid w:val="00645340"/>
    <w:rsid w:val="00666C3E"/>
    <w:rsid w:val="00672C59"/>
    <w:rsid w:val="006A6AEF"/>
    <w:rsid w:val="006B785F"/>
    <w:rsid w:val="006E51BC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D0F8D"/>
    <w:rsid w:val="007E1671"/>
    <w:rsid w:val="007E1C84"/>
    <w:rsid w:val="007E47D6"/>
    <w:rsid w:val="0081645E"/>
    <w:rsid w:val="008A5A3A"/>
    <w:rsid w:val="00904B32"/>
    <w:rsid w:val="0091618D"/>
    <w:rsid w:val="00921C1D"/>
    <w:rsid w:val="00930043"/>
    <w:rsid w:val="009500C1"/>
    <w:rsid w:val="009601D9"/>
    <w:rsid w:val="00960DC4"/>
    <w:rsid w:val="00966DB7"/>
    <w:rsid w:val="00970F3E"/>
    <w:rsid w:val="00994107"/>
    <w:rsid w:val="009C289C"/>
    <w:rsid w:val="009D02DC"/>
    <w:rsid w:val="00A0332E"/>
    <w:rsid w:val="00A06B57"/>
    <w:rsid w:val="00A411D8"/>
    <w:rsid w:val="00A85205"/>
    <w:rsid w:val="00A866A0"/>
    <w:rsid w:val="00A87B1D"/>
    <w:rsid w:val="00A94436"/>
    <w:rsid w:val="00AB0C7E"/>
    <w:rsid w:val="00AB3077"/>
    <w:rsid w:val="00AB6FA2"/>
    <w:rsid w:val="00AC446B"/>
    <w:rsid w:val="00AD7ECA"/>
    <w:rsid w:val="00AF1DAC"/>
    <w:rsid w:val="00AF471F"/>
    <w:rsid w:val="00B22F7E"/>
    <w:rsid w:val="00B25606"/>
    <w:rsid w:val="00B40398"/>
    <w:rsid w:val="00B50C8A"/>
    <w:rsid w:val="00B60422"/>
    <w:rsid w:val="00B72228"/>
    <w:rsid w:val="00B87612"/>
    <w:rsid w:val="00BC2454"/>
    <w:rsid w:val="00BC746B"/>
    <w:rsid w:val="00C27944"/>
    <w:rsid w:val="00C53286"/>
    <w:rsid w:val="00C608EA"/>
    <w:rsid w:val="00C62A4C"/>
    <w:rsid w:val="00C70E1F"/>
    <w:rsid w:val="00C820E6"/>
    <w:rsid w:val="00C862E9"/>
    <w:rsid w:val="00C956D9"/>
    <w:rsid w:val="00CC10C4"/>
    <w:rsid w:val="00CC1F26"/>
    <w:rsid w:val="00CE4117"/>
    <w:rsid w:val="00D02DA7"/>
    <w:rsid w:val="00D07F43"/>
    <w:rsid w:val="00D25C48"/>
    <w:rsid w:val="00D27EE8"/>
    <w:rsid w:val="00D75AD9"/>
    <w:rsid w:val="00D93751"/>
    <w:rsid w:val="00D96B82"/>
    <w:rsid w:val="00DC0EFD"/>
    <w:rsid w:val="00DC0F73"/>
    <w:rsid w:val="00DC5003"/>
    <w:rsid w:val="00DE6A9D"/>
    <w:rsid w:val="00E26B76"/>
    <w:rsid w:val="00E6534A"/>
    <w:rsid w:val="00E812F6"/>
    <w:rsid w:val="00EB10EF"/>
    <w:rsid w:val="00EC2CDE"/>
    <w:rsid w:val="00F02BF4"/>
    <w:rsid w:val="00F67780"/>
    <w:rsid w:val="00F853FD"/>
    <w:rsid w:val="00F9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C1841"/>
  <w15:docId w15:val="{DBC338C3-68DA-4E7E-B51F-B08E0B35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3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7%20&#1053;&#1040;%20&#1055;&#1054;&#1051;&#1059;&#1063;&#1045;&#1053;&#1048;&#1045;%20&#1044;&#1054;&#1050;&#1059;&#1052;&#1045;&#1053;&#1058;&#1054;&#104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AE91E221097443D93F56BA7036DE2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E345F0-F40B-426F-8D87-1CA0964F1FE7}"/>
      </w:docPartPr>
      <w:docPartBody>
        <w:p w:rsidR="00646D54" w:rsidRDefault="00646D54" w:rsidP="00646D54">
          <w:pPr>
            <w:pStyle w:val="6AE91E221097443D93F56BA7036DE22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C05293B52D9F4D6F8A83DFB369E15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06C8B-814F-4B3D-82A2-F26CD0021569}"/>
      </w:docPartPr>
      <w:docPartBody>
        <w:p w:rsidR="00646D54" w:rsidRDefault="00646D54" w:rsidP="00646D54">
          <w:pPr>
            <w:pStyle w:val="C05293B52D9F4D6F8A83DFB369E1510E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6DC"/>
    <w:rsid w:val="00127B05"/>
    <w:rsid w:val="001D08B4"/>
    <w:rsid w:val="001E16DC"/>
    <w:rsid w:val="00200B5B"/>
    <w:rsid w:val="004452A7"/>
    <w:rsid w:val="00556CFD"/>
    <w:rsid w:val="00646D54"/>
    <w:rsid w:val="00EB10EF"/>
    <w:rsid w:val="00F22EC7"/>
    <w:rsid w:val="00F4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6D54"/>
  </w:style>
  <w:style w:type="paragraph" w:customStyle="1" w:styleId="6AE91E221097443D93F56BA7036DE228">
    <w:name w:val="6AE91E221097443D93F56BA7036DE228"/>
    <w:rsid w:val="00646D54"/>
    <w:rPr>
      <w:kern w:val="2"/>
      <w14:ligatures w14:val="standardContextual"/>
    </w:rPr>
  </w:style>
  <w:style w:type="paragraph" w:customStyle="1" w:styleId="C05293B52D9F4D6F8A83DFB369E1510E">
    <w:name w:val="C05293B52D9F4D6F8A83DFB369E1510E"/>
    <w:rsid w:val="00646D5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D6B9B-AC9B-4FEF-B1E0-FD626D60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17 НА ПОЛУЧЕНИЕ ДОКУМЕНТОВ</Template>
  <TotalTime>2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2019-04-11T09:07:00Z</cp:lastPrinted>
  <dcterms:created xsi:type="dcterms:W3CDTF">2021-12-20T09:58:00Z</dcterms:created>
  <dcterms:modified xsi:type="dcterms:W3CDTF">2024-08-09T07:26:00Z</dcterms:modified>
</cp:coreProperties>
</file>